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FERMOUR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Winch, Norfolk. Gentleman.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Walter Lyhert, Bishop of Norwich(q.v.), brought a plaint of trespass and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assault on a servant against him, Thomas Gournay of East Winch(q.v.),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Dowebyggyng of Roydon(q.v.), John Bendyssh of East Winch(q.v.),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Hyde of Rising(q.v.), John Barker of Rising(q.v.), John Lyghtfote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West Winch(q.v.) and John Keche(q.v.).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578D" w:rsidRDefault="00B2578D" w:rsidP="00B257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8D" w:rsidRDefault="00B2578D" w:rsidP="00564E3C">
      <w:pPr>
        <w:spacing w:after="0" w:line="240" w:lineRule="auto"/>
      </w:pPr>
      <w:r>
        <w:separator/>
      </w:r>
    </w:p>
  </w:endnote>
  <w:endnote w:type="continuationSeparator" w:id="0">
    <w:p w:rsidR="00B2578D" w:rsidRDefault="00B257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578D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8D" w:rsidRDefault="00B2578D" w:rsidP="00564E3C">
      <w:pPr>
        <w:spacing w:after="0" w:line="240" w:lineRule="auto"/>
      </w:pPr>
      <w:r>
        <w:separator/>
      </w:r>
    </w:p>
  </w:footnote>
  <w:footnote w:type="continuationSeparator" w:id="0">
    <w:p w:rsidR="00B2578D" w:rsidRDefault="00B257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8D"/>
    <w:rsid w:val="00372DC6"/>
    <w:rsid w:val="00564E3C"/>
    <w:rsid w:val="0064591D"/>
    <w:rsid w:val="00B257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BED8F8-E85A-4536-B9F7-64B68410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257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2015-11-14T20:17:00Z</dcterms:created>
  <dcterms:modified xsi:type="dcterms:W3CDTF">2015-11-14T20:18:00Z</dcterms:modified>
</cp:coreProperties>
</file>